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ealschule Heinsberg/ Frei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RSTELLUNG DER FREI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